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B00" w:rsidRDefault="00CD5B00" w:rsidP="00CD5B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JOHNSON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65D77" w:rsidRDefault="00065D77" w:rsidP="00CD5B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Bolton, Westmoreland.</w:t>
      </w:r>
    </w:p>
    <w:p w:rsidR="00CD5B00" w:rsidRDefault="00CD5B00" w:rsidP="00CD5B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B00" w:rsidRDefault="00CD5B00" w:rsidP="00CD5B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B00" w:rsidRDefault="00CD5B00" w:rsidP="00CD5B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</w:t>
      </w:r>
      <w:r w:rsidR="00065D77">
        <w:rPr>
          <w:rFonts w:ascii="Times New Roman" w:hAnsi="Times New Roman" w:cs="Times New Roman"/>
          <w:sz w:val="24"/>
          <w:szCs w:val="24"/>
        </w:rPr>
        <w:t>ion post mortem held in Appleby</w:t>
      </w:r>
    </w:p>
    <w:p w:rsidR="00CD5B00" w:rsidRDefault="00065D77" w:rsidP="00CD5B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CD5B00">
        <w:rPr>
          <w:rFonts w:ascii="Times New Roman" w:hAnsi="Times New Roman" w:cs="Times New Roman"/>
          <w:sz w:val="24"/>
          <w:szCs w:val="24"/>
        </w:rPr>
        <w:t xml:space="preserve">into lands of the late Ralph </w:t>
      </w:r>
      <w:proofErr w:type="spellStart"/>
      <w:r w:rsidR="00CD5B00"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 w:rsidR="00CD5B00"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 w:rsidR="00CD5B00"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 w:rsidR="00CD5B00">
        <w:rPr>
          <w:rFonts w:ascii="Times New Roman" w:hAnsi="Times New Roman" w:cs="Times New Roman"/>
          <w:sz w:val="24"/>
          <w:szCs w:val="24"/>
        </w:rPr>
        <w:t>(q.v.).</w:t>
      </w:r>
    </w:p>
    <w:p w:rsidR="00CD5B00" w:rsidRDefault="00CD5B00" w:rsidP="00CD5B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80FD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21-108)</w:t>
      </w:r>
    </w:p>
    <w:p w:rsidR="00CD5B00" w:rsidRDefault="00CD5B00" w:rsidP="00CD5B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5B00" w:rsidRDefault="00CD5B00" w:rsidP="00CD5B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D5B00" w:rsidRDefault="00CD5B00" w:rsidP="00CD5B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November 2015</w:t>
      </w:r>
    </w:p>
    <w:sectPr w:rsidR="00DD5B8A" w:rsidRPr="00CD5B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B00" w:rsidRDefault="00CD5B00" w:rsidP="00564E3C">
      <w:pPr>
        <w:spacing w:after="0" w:line="240" w:lineRule="auto"/>
      </w:pPr>
      <w:r>
        <w:separator/>
      </w:r>
    </w:p>
  </w:endnote>
  <w:endnote w:type="continuationSeparator" w:id="0">
    <w:p w:rsidR="00CD5B00" w:rsidRDefault="00CD5B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D5B00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B00" w:rsidRDefault="00CD5B00" w:rsidP="00564E3C">
      <w:pPr>
        <w:spacing w:after="0" w:line="240" w:lineRule="auto"/>
      </w:pPr>
      <w:r>
        <w:separator/>
      </w:r>
    </w:p>
  </w:footnote>
  <w:footnote w:type="continuationSeparator" w:id="0">
    <w:p w:rsidR="00CD5B00" w:rsidRDefault="00CD5B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B00"/>
    <w:rsid w:val="00065D77"/>
    <w:rsid w:val="00372DC6"/>
    <w:rsid w:val="00564E3C"/>
    <w:rsid w:val="0064591D"/>
    <w:rsid w:val="00CD5B0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FBF3C"/>
  <w15:chartTrackingRefBased/>
  <w15:docId w15:val="{FBF97EE6-042A-413C-A638-B7800C6A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D5B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2015-11-24T21:32:00Z</dcterms:created>
  <dcterms:modified xsi:type="dcterms:W3CDTF">2015-11-24T21:33:00Z</dcterms:modified>
</cp:coreProperties>
</file>